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33A04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COLYN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745988C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Cambridge.</w:t>
      </w:r>
    </w:p>
    <w:p w14:paraId="23FA1EAF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77E1A9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18F22E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cutler(q.v.).</w:t>
      </w:r>
    </w:p>
    <w:p w14:paraId="570F83C2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93E9A66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B5E444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02DACB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against them.</w:t>
      </w:r>
    </w:p>
    <w:p w14:paraId="5A9092A2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7563879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C1822D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ABDAE1" w14:textId="77777777" w:rsidR="00A536CB" w:rsidRDefault="00A536CB" w:rsidP="00A536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2022</w:t>
      </w:r>
    </w:p>
    <w:p w14:paraId="4E2296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CF161" w14:textId="77777777" w:rsidR="00A536CB" w:rsidRDefault="00A536CB" w:rsidP="009139A6">
      <w:r>
        <w:separator/>
      </w:r>
    </w:p>
  </w:endnote>
  <w:endnote w:type="continuationSeparator" w:id="0">
    <w:p w14:paraId="462976FF" w14:textId="77777777" w:rsidR="00A536CB" w:rsidRDefault="00A536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B1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B8F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2EF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AD33" w14:textId="77777777" w:rsidR="00A536CB" w:rsidRDefault="00A536CB" w:rsidP="009139A6">
      <w:r>
        <w:separator/>
      </w:r>
    </w:p>
  </w:footnote>
  <w:footnote w:type="continuationSeparator" w:id="0">
    <w:p w14:paraId="08CE8B0B" w14:textId="77777777" w:rsidR="00A536CB" w:rsidRDefault="00A536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97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A8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27B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CB"/>
    <w:rsid w:val="000666E0"/>
    <w:rsid w:val="002510B7"/>
    <w:rsid w:val="005C130B"/>
    <w:rsid w:val="00826F5C"/>
    <w:rsid w:val="009139A6"/>
    <w:rsid w:val="009448BB"/>
    <w:rsid w:val="00A3176C"/>
    <w:rsid w:val="00A536C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F0C6E"/>
  <w15:chartTrackingRefBased/>
  <w15:docId w15:val="{4C385523-4198-448E-99FC-07AD488F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36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2022-07-31T19:19:00Z</dcterms:created>
  <dcterms:modified xsi:type="dcterms:W3CDTF">2022-07-31T19:20:00Z</dcterms:modified>
</cp:coreProperties>
</file>